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1E3C32" w14:textId="77777777" w:rsidR="00C60AEE" w:rsidRDefault="00AF539C" w:rsidP="00C60AEE">
      <w:pPr>
        <w:pStyle w:val="NormalBold"/>
        <w:jc w:val="center"/>
        <w:rPr>
          <w:sz w:val="28"/>
          <w:szCs w:val="28"/>
        </w:rPr>
      </w:pPr>
      <w:r>
        <w:pict w14:anchorId="024A80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32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 w:rsidR="00C60AEE">
        <w:rPr>
          <w:sz w:val="28"/>
          <w:szCs w:val="28"/>
        </w:rPr>
        <w:t>OCR Level 1 in IT User Skills ITQ</w:t>
      </w:r>
    </w:p>
    <w:p w14:paraId="6079FC34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42CD30E1" w14:textId="77777777" w:rsidR="009F5235" w:rsidRPr="00EA5EAC" w:rsidRDefault="009F5235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50: Optimise IT System Performance Level 1 (Credit Value 2)</w:t>
      </w:r>
    </w:p>
    <w:p w14:paraId="54D90759" w14:textId="77777777" w:rsidR="00CF0CC0" w:rsidRDefault="00CF0CC0" w:rsidP="00CF0CC0">
      <w:pPr>
        <w:rPr>
          <w:bCs/>
          <w:sz w:val="16"/>
        </w:rPr>
      </w:pPr>
    </w:p>
    <w:p w14:paraId="24FBB27B" w14:textId="77777777" w:rsidR="00EA5EAC" w:rsidRDefault="00EA5EAC" w:rsidP="00CF0CC0">
      <w:pPr>
        <w:rPr>
          <w:bCs/>
          <w:sz w:val="16"/>
        </w:rPr>
      </w:pPr>
    </w:p>
    <w:p w14:paraId="66FAE7A8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BA62FC" w14:paraId="303EC0F0" w14:textId="77777777" w:rsidTr="00BA62FC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6031B" w14:textId="77777777" w:rsidR="00EF4ABA" w:rsidRPr="003C6746" w:rsidRDefault="00EF4ABA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3C6746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001EBF1" w14:textId="7F5E2385" w:rsidR="00EF4ABA" w:rsidRPr="003C6746" w:rsidRDefault="00696DA4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4"/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3AD1" w14:textId="77777777" w:rsidR="00EF4ABA" w:rsidRPr="00BA62FC" w:rsidRDefault="00EF4ABA" w:rsidP="00BA62FC">
            <w:pPr>
              <w:pStyle w:val="Normal1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E3B98" w14:textId="77777777" w:rsidR="00EF4ABA" w:rsidRPr="003C6746" w:rsidRDefault="00EF4ABA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3C6746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8F0FDA0" w14:textId="6E354C64" w:rsidR="00EF4ABA" w:rsidRPr="00BA62FC" w:rsidRDefault="00C60AEE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27C7A8C" w14:textId="77777777" w:rsidR="00CF0CC0" w:rsidRDefault="00CF0CC0" w:rsidP="00CF0CC0">
      <w:pPr>
        <w:pStyle w:val="Normal1"/>
      </w:pPr>
    </w:p>
    <w:p w14:paraId="2C763204" w14:textId="77777777" w:rsidR="0090659A" w:rsidRDefault="0090659A" w:rsidP="00CF0CC0">
      <w:pPr>
        <w:pStyle w:val="Normal1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4D697F52" w14:textId="77777777" w:rsidR="00CF0846" w:rsidRDefault="00CF0846" w:rsidP="00CF0846">
      <w:pPr>
        <w:pStyle w:val="Normal1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63464BA5" w14:textId="77777777" w:rsidR="00CF0846" w:rsidRDefault="00CF0846" w:rsidP="00CF0846">
      <w:pPr>
        <w:pStyle w:val="Normal1"/>
      </w:pPr>
    </w:p>
    <w:p w14:paraId="1AD0F77F" w14:textId="77777777" w:rsidR="00CF0846" w:rsidRDefault="00CF0846" w:rsidP="00947DEF">
      <w:pPr>
        <w:pStyle w:val="Normal1"/>
      </w:pPr>
      <w:r>
        <w:t xml:space="preserve">Centre assessors </w:t>
      </w:r>
      <w:r w:rsidRPr="00947DEF">
        <w:rPr>
          <w:b/>
        </w:rPr>
        <w:t>must</w:t>
      </w:r>
      <w:r>
        <w:t xml:space="preserve"> assess the candidate’s work prior to submission.</w:t>
      </w:r>
    </w:p>
    <w:p w14:paraId="5DB394F5" w14:textId="77777777" w:rsidR="00CF0846" w:rsidRDefault="00CF0846" w:rsidP="00947DEF">
      <w:pPr>
        <w:pStyle w:val="Normal1"/>
      </w:pPr>
    </w:p>
    <w:p w14:paraId="4D666254" w14:textId="77777777" w:rsidR="00CF0846" w:rsidRDefault="00CF0846" w:rsidP="00947DEF">
      <w:pPr>
        <w:pStyle w:val="Normal1"/>
      </w:pPr>
      <w:r>
        <w:t>Only units that have been achieved should be submitted for moderation.</w:t>
      </w:r>
    </w:p>
    <w:p w14:paraId="6BD71CDC" w14:textId="77777777" w:rsidR="00CF0846" w:rsidRDefault="00CF0846" w:rsidP="00947DEF">
      <w:pPr>
        <w:pStyle w:val="Normal1"/>
      </w:pPr>
    </w:p>
    <w:p w14:paraId="367B16CA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2B260865" w14:textId="77777777" w:rsidR="00CF0846" w:rsidRPr="00D70932" w:rsidRDefault="00CF0846" w:rsidP="00CF0846"/>
    <w:p w14:paraId="6D1CC954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D10760">
        <w:rPr>
          <w:b/>
          <w:bCs/>
          <w:i/>
          <w:sz w:val="22"/>
          <w:szCs w:val="22"/>
        </w:rPr>
        <w:t>in bold</w:t>
      </w:r>
      <w:r w:rsidR="00D10760" w:rsidRPr="00D10760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04649607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21DC3D6C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192D1887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7212A0AC" w14:textId="77777777" w:rsidR="007302F2" w:rsidRPr="007302F2" w:rsidRDefault="0056212E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lang w:val="en-GB"/>
        </w:rPr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48AC257F" w14:textId="77777777" w:rsidTr="00947DEF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AAD813" w14:textId="77777777" w:rsidR="00461787" w:rsidRPr="00947DEF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947DEF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3038D3" w14:textId="77777777" w:rsidR="00461787" w:rsidRPr="00947DEF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947DEF">
              <w:rPr>
                <w:b/>
                <w:sz w:val="22"/>
                <w:szCs w:val="22"/>
              </w:rPr>
              <w:t>Evidence</w:t>
            </w:r>
            <w:r w:rsidRPr="00947DEF">
              <w:rPr>
                <w:b/>
                <w:i/>
                <w:sz w:val="22"/>
                <w:szCs w:val="22"/>
              </w:rPr>
              <w:t xml:space="preserve"> </w:t>
            </w:r>
            <w:r w:rsidRPr="00947DEF">
              <w:rPr>
                <w:b/>
                <w:sz w:val="22"/>
                <w:szCs w:val="22"/>
              </w:rPr>
              <w:t>Requirements</w:t>
            </w:r>
            <w:r w:rsidRPr="00947DEF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D00F462" w14:textId="77777777" w:rsidR="00461787" w:rsidRPr="00947DEF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947DEF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37398BD7" w14:textId="77777777" w:rsidTr="00773F4F">
        <w:trPr>
          <w:trHeight w:val="16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676F" w14:textId="77777777" w:rsidR="009F5235" w:rsidRPr="007302F2" w:rsidRDefault="009F5235" w:rsidP="007302F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 w:rsidRPr="007302F2">
              <w:rPr>
                <w:rFonts w:cs="Arial"/>
                <w:b/>
                <w:sz w:val="22"/>
                <w:szCs w:val="22"/>
                <w:lang w:val="en-GB"/>
              </w:rPr>
              <w:t>A</w:t>
            </w:r>
            <w:r w:rsidR="005E5C27" w:rsidRPr="007302F2">
              <w:rPr>
                <w:rFonts w:cs="Arial"/>
                <w:b/>
                <w:sz w:val="22"/>
                <w:szCs w:val="22"/>
                <w:lang w:val="en-GB"/>
              </w:rPr>
              <w:t>1</w:t>
            </w:r>
            <w:r w:rsidR="001A4D17"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Pr="007302F2">
              <w:rPr>
                <w:rFonts w:cs="Arial"/>
                <w:b/>
                <w:sz w:val="22"/>
                <w:szCs w:val="22"/>
                <w:lang w:val="en-GB"/>
              </w:rPr>
              <w:t>Maintain hardware and software in working order.</w:t>
            </w:r>
          </w:p>
          <w:p w14:paraId="75B7CF2F" w14:textId="77777777" w:rsidR="006B253D" w:rsidRPr="007302F2" w:rsidRDefault="001A4D17" w:rsidP="007302F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 1.</w:t>
            </w:r>
            <w:r w:rsidR="007379E8">
              <w:rPr>
                <w:rFonts w:cs="Arial"/>
                <w:lang w:val="en-GB"/>
              </w:rPr>
              <w:t>1</w:t>
            </w:r>
            <w:r w:rsidR="009F5235" w:rsidRPr="007302F2">
              <w:rPr>
                <w:rFonts w:cs="Arial"/>
                <w:lang w:val="en-GB"/>
              </w:rPr>
              <w:tab/>
              <w:t>Identify the operating system and capacity of the computer system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3151" w14:textId="77777777" w:rsidR="002C3526" w:rsidRPr="007302F2" w:rsidRDefault="008A0014" w:rsidP="007302F2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7302F2">
              <w:rPr>
                <w:szCs w:val="22"/>
                <w:lang w:val="en-GB"/>
              </w:rPr>
              <w:t>A1.</w:t>
            </w:r>
            <w:r w:rsidR="007379E8">
              <w:rPr>
                <w:szCs w:val="22"/>
                <w:lang w:val="en-GB"/>
              </w:rPr>
              <w:t>1 I</w:t>
            </w:r>
            <w:r w:rsidR="009F5235" w:rsidRPr="007302F2">
              <w:rPr>
                <w:szCs w:val="22"/>
                <w:lang w:val="en-GB"/>
              </w:rPr>
              <w:t xml:space="preserve">dentify the specification of the hardware and software of the system they are using.  At a minimum it should include operating system, size of hard disk and </w:t>
            </w:r>
            <w:smartTag w:uri="urn:schemas-microsoft-com:office:smarttags" w:element="stockticker">
              <w:r w:rsidR="009F5235" w:rsidRPr="007302F2">
                <w:rPr>
                  <w:szCs w:val="22"/>
                  <w:lang w:val="en-GB"/>
                </w:rPr>
                <w:t>RAM</w:t>
              </w:r>
            </w:smartTag>
            <w:r w:rsidR="009F5235" w:rsidRPr="007302F2">
              <w:rPr>
                <w:szCs w:val="22"/>
                <w:lang w:val="en-GB"/>
              </w:rPr>
              <w:t>.</w:t>
            </w:r>
          </w:p>
          <w:p w14:paraId="7B34B1FC" w14:textId="77777777" w:rsidR="002C3526" w:rsidRPr="003C6746" w:rsidRDefault="00CF0846" w:rsidP="007302F2">
            <w:pPr>
              <w:pStyle w:val="Examples"/>
              <w:spacing w:after="80"/>
              <w:rPr>
                <w:lang w:val="en-GB"/>
              </w:rPr>
            </w:pPr>
            <w:r w:rsidRPr="007302F2">
              <w:rPr>
                <w:b/>
                <w:lang w:val="en-GB"/>
              </w:rPr>
              <w:t>Examples</w:t>
            </w:r>
            <w:r w:rsidR="007302F2">
              <w:rPr>
                <w:b/>
                <w:lang w:val="en-GB"/>
              </w:rPr>
              <w:t>:</w:t>
            </w:r>
            <w:r w:rsidR="009F5235" w:rsidRPr="00D10760">
              <w:rPr>
                <w:lang w:val="en-GB"/>
              </w:rPr>
              <w:t xml:space="preserve"> Computer system:  Make, model, serial number, operating system version; memory capacity; disk capacity.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D0E47" w14:textId="04D78422" w:rsidR="006B253D" w:rsidRPr="00947DEF" w:rsidRDefault="00506BCA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23220301" w14:textId="77777777" w:rsidTr="007302F2">
        <w:trPr>
          <w:trHeight w:val="111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8CF9" w14:textId="77777777" w:rsidR="00CB0A06" w:rsidRPr="007302F2" w:rsidRDefault="007302F2" w:rsidP="007302F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A1.2</w:t>
            </w:r>
            <w:r>
              <w:rPr>
                <w:rFonts w:cs="Arial"/>
                <w:lang w:val="en-GB"/>
              </w:rPr>
              <w:tab/>
            </w:r>
            <w:r w:rsidR="009D3F77" w:rsidRPr="007302F2">
              <w:rPr>
                <w:rFonts w:cs="Arial"/>
                <w:lang w:val="en-GB"/>
              </w:rPr>
              <w:t>Take appropriate steps to protect computer hardware against loss or damage</w:t>
            </w:r>
          </w:p>
          <w:p w14:paraId="374B0C71" w14:textId="77777777" w:rsidR="002C3526" w:rsidRPr="007302F2" w:rsidRDefault="00CB0A06" w:rsidP="007302F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7302F2">
              <w:rPr>
                <w:rFonts w:cs="Arial"/>
                <w:lang w:val="en-GB"/>
              </w:rPr>
              <w:t>A1.3</w:t>
            </w:r>
            <w:r w:rsidR="007302F2">
              <w:rPr>
                <w:rFonts w:cs="Arial"/>
                <w:lang w:val="en-GB"/>
              </w:rPr>
              <w:tab/>
            </w:r>
            <w:r w:rsidRPr="007302F2">
              <w:rPr>
                <w:rFonts w:cs="Arial"/>
                <w:lang w:val="en-GB"/>
              </w:rPr>
              <w:t>Run</w:t>
            </w:r>
            <w:r w:rsidR="009D3F77" w:rsidRPr="007302F2">
              <w:rPr>
                <w:rFonts w:cs="Arial"/>
                <w:lang w:val="en-GB"/>
              </w:rPr>
              <w:t xml:space="preserve"> anti-virus and other security software regularly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18AD" w14:textId="77777777" w:rsidR="00990A72" w:rsidRPr="007302F2" w:rsidRDefault="009D3F77" w:rsidP="007302F2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7302F2">
              <w:rPr>
                <w:szCs w:val="22"/>
                <w:lang w:val="en-GB"/>
              </w:rPr>
              <w:t>A1.2 &amp; 1.3</w:t>
            </w:r>
            <w:r w:rsidR="007302F2" w:rsidRPr="007302F2">
              <w:rPr>
                <w:szCs w:val="22"/>
                <w:lang w:val="en-GB"/>
              </w:rPr>
              <w:t xml:space="preserve"> </w:t>
            </w:r>
            <w:r w:rsidRPr="007302F2">
              <w:rPr>
                <w:szCs w:val="22"/>
                <w:lang w:val="en-GB"/>
              </w:rPr>
              <w:t xml:space="preserve">There must be evidence of </w:t>
            </w:r>
            <w:r w:rsidR="000F5DBB" w:rsidRPr="007302F2">
              <w:rPr>
                <w:szCs w:val="22"/>
                <w:lang w:val="en-GB"/>
              </w:rPr>
              <w:t xml:space="preserve">running anti-virus software and other security software </w:t>
            </w:r>
            <w:r w:rsidRPr="007302F2">
              <w:rPr>
                <w:szCs w:val="22"/>
                <w:lang w:val="en-GB"/>
              </w:rPr>
              <w:t>on</w:t>
            </w:r>
            <w:r w:rsidR="00CB0A06" w:rsidRPr="007302F2">
              <w:rPr>
                <w:szCs w:val="22"/>
                <w:lang w:val="en-GB"/>
              </w:rPr>
              <w:t xml:space="preserve"> </w:t>
            </w:r>
            <w:r w:rsidRPr="007302F2">
              <w:rPr>
                <w:szCs w:val="22"/>
                <w:lang w:val="en-GB"/>
              </w:rPr>
              <w:t>at least two occasions.</w:t>
            </w:r>
          </w:p>
          <w:p w14:paraId="24A48595" w14:textId="77777777" w:rsidR="00990A72" w:rsidRPr="007302F2" w:rsidRDefault="007302F2" w:rsidP="007302F2">
            <w:pPr>
              <w:pStyle w:val="Examples"/>
              <w:spacing w:after="80"/>
              <w:rPr>
                <w:szCs w:val="19"/>
                <w:lang w:val="en-GB"/>
              </w:rPr>
            </w:pPr>
            <w:r>
              <w:rPr>
                <w:b/>
                <w:szCs w:val="19"/>
                <w:lang w:val="en-GB"/>
              </w:rPr>
              <w:t>Examples:</w:t>
            </w:r>
            <w:r w:rsidR="00CF0846" w:rsidRPr="00D10760">
              <w:rPr>
                <w:szCs w:val="19"/>
                <w:lang w:val="en-GB"/>
              </w:rPr>
              <w:t xml:space="preserve"> </w:t>
            </w:r>
            <w:r w:rsidR="009D3F77" w:rsidRPr="00D10760">
              <w:rPr>
                <w:lang w:val="en-GB"/>
              </w:rPr>
              <w:t>Security software: Anti-virus, malware.  Frequency, timing.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56BB6" w14:textId="716A3804" w:rsidR="002C3526" w:rsidRPr="00947DEF" w:rsidRDefault="00506BCA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9D3F77" w14:paraId="0E6F70AA" w14:textId="77777777" w:rsidTr="007302F2">
        <w:trPr>
          <w:trHeight w:val="1281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DA07B1" w14:textId="77777777" w:rsidR="009D3F77" w:rsidRPr="007302F2" w:rsidRDefault="007302F2" w:rsidP="007302F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A1.4</w:t>
            </w:r>
            <w:r w:rsidR="009D3F77" w:rsidRPr="007302F2">
              <w:rPr>
                <w:rFonts w:cs="Arial"/>
                <w:lang w:val="en-GB"/>
              </w:rPr>
              <w:tab/>
              <w:t>Set up printers and other peripheral devices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5F255" w14:textId="77777777" w:rsidR="009D3F77" w:rsidRPr="007302F2" w:rsidRDefault="008A0014" w:rsidP="007302F2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7302F2">
              <w:rPr>
                <w:szCs w:val="22"/>
                <w:lang w:val="en-GB"/>
              </w:rPr>
              <w:t xml:space="preserve">A1.4 </w:t>
            </w:r>
            <w:r w:rsidR="009D3F77" w:rsidRPr="007302F2">
              <w:rPr>
                <w:szCs w:val="22"/>
                <w:lang w:val="en-GB"/>
              </w:rPr>
              <w:t>There must be evidence of</w:t>
            </w:r>
            <w:r w:rsidR="000F5DBB" w:rsidRPr="007302F2">
              <w:rPr>
                <w:szCs w:val="22"/>
                <w:lang w:val="en-GB"/>
              </w:rPr>
              <w:t xml:space="preserve"> setting up at least one printer and one other peripheral device</w:t>
            </w:r>
            <w:r w:rsidR="007302F2">
              <w:rPr>
                <w:szCs w:val="22"/>
                <w:lang w:val="en-GB"/>
              </w:rPr>
              <w:t>.</w:t>
            </w:r>
          </w:p>
          <w:p w14:paraId="670E8968" w14:textId="77777777" w:rsidR="009D3F77" w:rsidRPr="00D10760" w:rsidRDefault="009D3F77" w:rsidP="007302F2">
            <w:pPr>
              <w:pStyle w:val="Examples"/>
              <w:spacing w:after="80"/>
              <w:rPr>
                <w:lang w:val="en-GB"/>
              </w:rPr>
            </w:pPr>
            <w:r w:rsidRPr="007302F2">
              <w:rPr>
                <w:b/>
                <w:lang w:val="en-GB"/>
              </w:rPr>
              <w:t>Examples</w:t>
            </w:r>
            <w:r w:rsidR="007302F2">
              <w:rPr>
                <w:b/>
                <w:lang w:val="en-GB"/>
              </w:rPr>
              <w:t>:</w:t>
            </w:r>
            <w:r w:rsidR="008A0014" w:rsidRPr="00D10760">
              <w:rPr>
                <w:lang w:val="en-GB"/>
              </w:rPr>
              <w:t xml:space="preserve"> Peripheral</w:t>
            </w:r>
            <w:r w:rsidRPr="00D10760">
              <w:rPr>
                <w:bCs/>
                <w:lang w:val="en-GB"/>
              </w:rPr>
              <w:t xml:space="preserve"> </w:t>
            </w:r>
            <w:r w:rsidRPr="007302F2">
              <w:rPr>
                <w:lang w:val="en-GB"/>
              </w:rPr>
              <w:t>devices</w:t>
            </w:r>
            <w:r w:rsidRPr="00D10760">
              <w:rPr>
                <w:bCs/>
                <w:lang w:val="en-GB"/>
              </w:rPr>
              <w:t>: S</w:t>
            </w:r>
            <w:r w:rsidRPr="00D10760">
              <w:rPr>
                <w:lang w:val="en-GB"/>
              </w:rPr>
              <w:t>peakers, scanner, games console, joystick, plug and play devices, default setup routines, pri</w:t>
            </w:r>
            <w:r w:rsidR="007302F2">
              <w:rPr>
                <w:lang w:val="en-GB"/>
              </w:rPr>
              <w:t>nter and other device drivers.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33BA5584" w14:textId="5E82FD66" w:rsidR="009D3F77" w:rsidRPr="00947DEF" w:rsidRDefault="00506BCA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441D6B7" w14:textId="77777777" w:rsidR="001B0599" w:rsidRPr="00947DEF" w:rsidRDefault="001B0599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lang w:val="en-GB"/>
        </w:rPr>
      </w:pPr>
    </w:p>
    <w:p w14:paraId="4CD703B8" w14:textId="77777777" w:rsidR="007302F2" w:rsidRDefault="007302F2">
      <w:r>
        <w:rPr>
          <w:b/>
        </w:rP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58"/>
        <w:gridCol w:w="6640"/>
        <w:gridCol w:w="5137"/>
      </w:tblGrid>
      <w:tr w:rsidR="00283DAA" w14:paraId="0CD7F891" w14:textId="77777777" w:rsidTr="00947DEF">
        <w:trPr>
          <w:trHeight w:val="423"/>
        </w:trPr>
        <w:tc>
          <w:tcPr>
            <w:tcW w:w="39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B6907E" w14:textId="77777777" w:rsidR="00283DAA" w:rsidRPr="00947DEF" w:rsidRDefault="00283DAA" w:rsidP="00A3241A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947DEF">
              <w:rPr>
                <w:rFonts w:cs="Arial"/>
                <w:lang w:val="en-GB"/>
              </w:rPr>
              <w:t>Criteria</w:t>
            </w:r>
          </w:p>
        </w:tc>
        <w:tc>
          <w:tcPr>
            <w:tcW w:w="66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D22C22" w14:textId="77777777" w:rsidR="00283DAA" w:rsidRPr="00947DEF" w:rsidRDefault="00283DAA" w:rsidP="00A3241A">
            <w:pPr>
              <w:rPr>
                <w:b/>
                <w:i/>
                <w:sz w:val="22"/>
                <w:szCs w:val="22"/>
              </w:rPr>
            </w:pPr>
            <w:r w:rsidRPr="00947DEF">
              <w:rPr>
                <w:b/>
                <w:sz w:val="22"/>
                <w:szCs w:val="22"/>
              </w:rPr>
              <w:t>Evidence</w:t>
            </w:r>
            <w:r w:rsidRPr="00947DEF">
              <w:rPr>
                <w:b/>
                <w:i/>
                <w:sz w:val="22"/>
                <w:szCs w:val="22"/>
              </w:rPr>
              <w:t xml:space="preserve"> </w:t>
            </w:r>
            <w:r w:rsidRPr="00947DEF">
              <w:rPr>
                <w:b/>
                <w:sz w:val="22"/>
                <w:szCs w:val="22"/>
              </w:rPr>
              <w:t>Requirements</w:t>
            </w:r>
            <w:r w:rsidRPr="00947DEF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EF3DFA8" w14:textId="77777777" w:rsidR="00283DAA" w:rsidRPr="00947DEF" w:rsidRDefault="00283DAA" w:rsidP="00A3241A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947DEF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3DF0C65F" w14:textId="77777777" w:rsidTr="00D10760">
        <w:trPr>
          <w:trHeight w:val="1825"/>
        </w:trPr>
        <w:tc>
          <w:tcPr>
            <w:tcW w:w="3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7F8F" w14:textId="77777777" w:rsidR="009D3F77" w:rsidRPr="007302F2" w:rsidRDefault="007302F2" w:rsidP="007302F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sz w:val="22"/>
                <w:szCs w:val="22"/>
                <w:lang w:val="en-GB"/>
              </w:rPr>
              <w:t>A2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9D3F77" w:rsidRPr="007302F2">
              <w:rPr>
                <w:rFonts w:cs="Arial"/>
                <w:b/>
                <w:sz w:val="22"/>
                <w:szCs w:val="22"/>
                <w:lang w:val="en-GB"/>
              </w:rPr>
              <w:t>Manage files to maintain system performance.</w:t>
            </w:r>
          </w:p>
          <w:p w14:paraId="21956339" w14:textId="77777777" w:rsidR="001B0599" w:rsidRPr="007302F2" w:rsidRDefault="007302F2" w:rsidP="007302F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A2.1</w:t>
            </w:r>
            <w:r w:rsidR="009D3F77" w:rsidRPr="007302F2">
              <w:rPr>
                <w:rFonts w:cs="Arial"/>
                <w:lang w:val="en-GB"/>
              </w:rPr>
              <w:tab/>
              <w:t xml:space="preserve">Use the file navigation software to organise files into </w:t>
            </w:r>
            <w:r>
              <w:rPr>
                <w:rFonts w:cs="Arial"/>
                <w:lang w:val="en-GB"/>
              </w:rPr>
              <w:t>an appropriate folder structure</w:t>
            </w:r>
          </w:p>
          <w:p w14:paraId="7B0C461D" w14:textId="77777777" w:rsidR="001705F3" w:rsidRPr="007302F2" w:rsidRDefault="00CB0A06" w:rsidP="007302F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7302F2">
              <w:rPr>
                <w:rFonts w:cs="Arial"/>
                <w:lang w:val="en-GB"/>
              </w:rPr>
              <w:t>A2.2</w:t>
            </w:r>
            <w:r w:rsidR="007302F2">
              <w:rPr>
                <w:rFonts w:cs="Arial"/>
                <w:lang w:val="en-GB"/>
              </w:rPr>
              <w:tab/>
            </w:r>
            <w:r w:rsidRPr="007302F2">
              <w:rPr>
                <w:rFonts w:cs="Arial"/>
                <w:lang w:val="en-GB"/>
              </w:rPr>
              <w:t>Back</w:t>
            </w:r>
            <w:r w:rsidR="001705F3" w:rsidRPr="007302F2">
              <w:rPr>
                <w:rFonts w:cs="Arial"/>
                <w:lang w:val="en-GB"/>
              </w:rPr>
              <w:t xml:space="preserve"> up and re</w:t>
            </w:r>
            <w:r w:rsidRPr="007302F2">
              <w:rPr>
                <w:rFonts w:cs="Arial"/>
                <w:lang w:val="en-GB"/>
              </w:rPr>
              <w:t>store</w:t>
            </w:r>
            <w:r w:rsidR="001705F3" w:rsidRPr="007302F2">
              <w:rPr>
                <w:rFonts w:cs="Arial"/>
                <w:lang w:val="en-GB"/>
              </w:rPr>
              <w:t xml:space="preserve"> files and folders </w:t>
            </w:r>
          </w:p>
          <w:p w14:paraId="20EAC085" w14:textId="77777777" w:rsidR="001705F3" w:rsidRPr="007302F2" w:rsidRDefault="00CB0A06" w:rsidP="007302F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7302F2">
              <w:rPr>
                <w:rFonts w:cs="Arial"/>
                <w:lang w:val="en-GB"/>
              </w:rPr>
              <w:t>A2.4</w:t>
            </w:r>
            <w:r w:rsidR="007302F2">
              <w:rPr>
                <w:rFonts w:cs="Arial"/>
                <w:lang w:val="en-GB"/>
              </w:rPr>
              <w:tab/>
            </w:r>
            <w:r w:rsidR="001705F3" w:rsidRPr="007302F2">
              <w:rPr>
                <w:rFonts w:cs="Arial"/>
                <w:lang w:val="en-GB"/>
              </w:rPr>
              <w:t xml:space="preserve">Carrying out routine file housekeeping so that information is easy to find </w:t>
            </w:r>
          </w:p>
        </w:tc>
        <w:tc>
          <w:tcPr>
            <w:tcW w:w="6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7D10" w14:textId="77777777" w:rsidR="00990A72" w:rsidRPr="007302F2" w:rsidRDefault="009D3F77" w:rsidP="007302F2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7302F2">
              <w:rPr>
                <w:szCs w:val="22"/>
                <w:lang w:val="en-GB"/>
              </w:rPr>
              <w:t>A2.1</w:t>
            </w:r>
            <w:r w:rsidR="001705F3" w:rsidRPr="007302F2">
              <w:rPr>
                <w:szCs w:val="22"/>
                <w:lang w:val="en-GB"/>
              </w:rPr>
              <w:t>, 2.2 &amp; 2.4</w:t>
            </w:r>
            <w:r w:rsidRPr="007302F2">
              <w:rPr>
                <w:szCs w:val="22"/>
                <w:lang w:val="en-GB"/>
              </w:rPr>
              <w:t xml:space="preserve"> There should be two different examples </w:t>
            </w:r>
            <w:r w:rsidR="000F5DBB" w:rsidRPr="007302F2">
              <w:rPr>
                <w:szCs w:val="22"/>
                <w:lang w:val="en-GB"/>
              </w:rPr>
              <w:t>of backing up and restoring files and folders and carrying out routine file housekeeping</w:t>
            </w:r>
            <w:r w:rsidRPr="007302F2">
              <w:rPr>
                <w:szCs w:val="22"/>
                <w:lang w:val="en-GB"/>
              </w:rPr>
              <w:t>.</w:t>
            </w:r>
          </w:p>
          <w:p w14:paraId="3A12CB58" w14:textId="77777777" w:rsidR="00283DAA" w:rsidRPr="00D10760" w:rsidRDefault="0046542A" w:rsidP="007302F2">
            <w:pPr>
              <w:pStyle w:val="Examples"/>
              <w:spacing w:after="80"/>
              <w:rPr>
                <w:lang w:val="en-GB"/>
              </w:rPr>
            </w:pPr>
            <w:r w:rsidRPr="007302F2">
              <w:rPr>
                <w:b/>
                <w:lang w:val="en-GB"/>
              </w:rPr>
              <w:t>Examples</w:t>
            </w:r>
            <w:r w:rsidR="007302F2">
              <w:rPr>
                <w:b/>
                <w:lang w:val="en-GB"/>
              </w:rPr>
              <w:t>:</w:t>
            </w:r>
            <w:r w:rsidR="00D10760" w:rsidRPr="00D10760">
              <w:rPr>
                <w:lang w:val="en-GB"/>
              </w:rPr>
              <w:t xml:space="preserve"> File</w:t>
            </w:r>
            <w:r w:rsidR="009D3F77" w:rsidRPr="00D10760">
              <w:rPr>
                <w:lang w:val="en-GB"/>
              </w:rPr>
              <w:t xml:space="preserve"> housekeeping: Following local guidelines and conventions for naming and labelling; organising files, folders and storage media; saving backup; deleting unwanted files.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FC475" w14:textId="5DC2C19E" w:rsidR="00283DAA" w:rsidRPr="00947DEF" w:rsidRDefault="00506BCA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335D4B81" w14:textId="77777777" w:rsidTr="00D10760">
        <w:trPr>
          <w:trHeight w:val="1439"/>
        </w:trPr>
        <w:tc>
          <w:tcPr>
            <w:tcW w:w="3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CBE" w14:textId="77777777" w:rsidR="00283DAA" w:rsidRPr="00D10760" w:rsidRDefault="007302F2" w:rsidP="007302F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A2.3</w:t>
            </w:r>
            <w:r w:rsidR="001B0599" w:rsidRPr="007302F2">
              <w:rPr>
                <w:rFonts w:cs="Arial"/>
                <w:lang w:val="en-GB"/>
              </w:rPr>
              <w:tab/>
              <w:t>Identify why it is important to undertake routine file housekeeping of the information stored</w:t>
            </w:r>
            <w:r w:rsidR="00911C79" w:rsidRPr="007302F2">
              <w:rPr>
                <w:rFonts w:cs="Arial"/>
                <w:lang w:val="en-GB"/>
              </w:rPr>
              <w:t xml:space="preserve"> o</w:t>
            </w:r>
            <w:r w:rsidR="001B0599" w:rsidRPr="007302F2">
              <w:rPr>
                <w:rFonts w:cs="Arial"/>
                <w:lang w:val="en-GB"/>
              </w:rPr>
              <w:t>n computer systems</w:t>
            </w:r>
          </w:p>
        </w:tc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B3E3" w14:textId="77777777" w:rsidR="00990A72" w:rsidRPr="007302F2" w:rsidRDefault="001B0599" w:rsidP="007302F2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7302F2">
              <w:rPr>
                <w:szCs w:val="22"/>
                <w:lang w:val="en-GB"/>
              </w:rPr>
              <w:t xml:space="preserve">A2.3 </w:t>
            </w:r>
            <w:r w:rsidR="00CB0A06" w:rsidRPr="007302F2">
              <w:rPr>
                <w:szCs w:val="22"/>
                <w:lang w:val="en-GB"/>
              </w:rPr>
              <w:t>P</w:t>
            </w:r>
            <w:r w:rsidRPr="007302F2">
              <w:rPr>
                <w:szCs w:val="22"/>
                <w:lang w:val="en-GB"/>
              </w:rPr>
              <w:t>rovide a brief explanation of why it is important to undertake routine file housekeeping.</w:t>
            </w:r>
          </w:p>
          <w:p w14:paraId="4DF1BD4B" w14:textId="77777777" w:rsidR="00283DAA" w:rsidRPr="00D10760" w:rsidRDefault="00773F4F" w:rsidP="007302F2">
            <w:pPr>
              <w:pStyle w:val="Examples"/>
              <w:spacing w:after="80"/>
              <w:rPr>
                <w:lang w:val="en-GB"/>
              </w:rPr>
            </w:pPr>
            <w:r w:rsidRPr="007302F2">
              <w:rPr>
                <w:b/>
                <w:lang w:val="en-GB"/>
              </w:rPr>
              <w:t>Examples</w:t>
            </w:r>
            <w:r w:rsidR="007302F2">
              <w:rPr>
                <w:b/>
                <w:lang w:val="en-GB"/>
              </w:rPr>
              <w:t>:</w:t>
            </w:r>
            <w:r w:rsidR="001B0599" w:rsidRPr="00D10760">
              <w:rPr>
                <w:lang w:val="en-GB"/>
              </w:rPr>
              <w:t xml:space="preserve"> Information storage: Data files, folders, sub-folders, storage media.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7B811" w14:textId="3D694AFE" w:rsidR="00283DAA" w:rsidRPr="00947DEF" w:rsidRDefault="00506BCA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D2659D9" w14:textId="77777777" w:rsidR="00947DEF" w:rsidRDefault="00947DEF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6351A655" w14:textId="77777777" w:rsidR="00283DAA" w:rsidRDefault="00947DEF" w:rsidP="00283DAA">
      <w:pPr>
        <w:pStyle w:val="OCRBullet"/>
        <w:numPr>
          <w:ilvl w:val="1"/>
          <w:numId w:val="0"/>
        </w:numPr>
        <w:tabs>
          <w:tab w:val="num" w:pos="1080"/>
        </w:tabs>
      </w:pPr>
      <w:r>
        <w:br w:type="page"/>
      </w:r>
    </w:p>
    <w:p w14:paraId="4E66F62D" w14:textId="77777777" w:rsidR="007D5D7B" w:rsidRPr="001C4E7B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43BF15F8" w14:textId="77777777" w:rsidTr="00947DEF">
        <w:trPr>
          <w:trHeight w:val="410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EFEFA62" w14:textId="77777777" w:rsidR="00A671DF" w:rsidRPr="00947DEF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947DEF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D859DD" w14:textId="77777777" w:rsidR="00A671DF" w:rsidRPr="00947DEF" w:rsidRDefault="00A671DF" w:rsidP="00E85712">
            <w:pPr>
              <w:rPr>
                <w:b/>
                <w:sz w:val="22"/>
                <w:szCs w:val="22"/>
              </w:rPr>
            </w:pPr>
            <w:r w:rsidRPr="00947DEF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4FC7270" w14:textId="77777777" w:rsidR="00A671DF" w:rsidRPr="00947DEF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947DEF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A671DF" w14:paraId="3B5161FB" w14:textId="77777777" w:rsidTr="001B0599">
        <w:trPr>
          <w:trHeight w:val="2679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14BA986C" w14:textId="77777777" w:rsidR="001B0599" w:rsidRPr="007302F2" w:rsidRDefault="007302F2" w:rsidP="007302F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sz w:val="22"/>
                <w:szCs w:val="22"/>
                <w:lang w:val="en-GB"/>
              </w:rPr>
              <w:t>A3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1B0599" w:rsidRPr="007302F2">
              <w:rPr>
                <w:rFonts w:cs="Arial"/>
                <w:b/>
                <w:sz w:val="22"/>
                <w:szCs w:val="22"/>
                <w:lang w:val="en-GB"/>
              </w:rPr>
              <w:t>Respond to common IT system problems and errors.</w:t>
            </w:r>
          </w:p>
          <w:p w14:paraId="55762C18" w14:textId="77777777" w:rsidR="00CB0A06" w:rsidRPr="007302F2" w:rsidRDefault="007302F2" w:rsidP="007302F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A3.1</w:t>
            </w:r>
            <w:r w:rsidR="001B0599" w:rsidRPr="007302F2">
              <w:rPr>
                <w:rFonts w:cs="Arial"/>
                <w:lang w:val="en-GB"/>
              </w:rPr>
              <w:tab/>
              <w:t xml:space="preserve">Identify </w:t>
            </w:r>
            <w:r w:rsidR="00CB0A06" w:rsidRPr="007302F2">
              <w:rPr>
                <w:rFonts w:cs="Arial"/>
                <w:lang w:val="en-GB"/>
              </w:rPr>
              <w:t>common IT system problems and responses</w:t>
            </w:r>
          </w:p>
          <w:p w14:paraId="31866BC9" w14:textId="77777777" w:rsidR="001B0599" w:rsidRPr="007302F2" w:rsidRDefault="00CB0A06" w:rsidP="007302F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7302F2">
              <w:rPr>
                <w:rFonts w:cs="Arial"/>
                <w:lang w:val="en-GB"/>
              </w:rPr>
              <w:t>A3.2</w:t>
            </w:r>
            <w:r w:rsidR="007302F2">
              <w:rPr>
                <w:rFonts w:cs="Arial"/>
                <w:lang w:val="en-GB"/>
              </w:rPr>
              <w:tab/>
            </w:r>
            <w:r w:rsidR="006B6FD0" w:rsidRPr="007302F2">
              <w:rPr>
                <w:rFonts w:cs="Arial"/>
                <w:lang w:val="en-GB"/>
              </w:rPr>
              <w:t>R</w:t>
            </w:r>
            <w:r w:rsidR="001B0599" w:rsidRPr="007302F2">
              <w:rPr>
                <w:rFonts w:cs="Arial"/>
                <w:lang w:val="en-GB"/>
              </w:rPr>
              <w:t xml:space="preserve">espond </w:t>
            </w:r>
            <w:r w:rsidRPr="007302F2">
              <w:rPr>
                <w:rFonts w:cs="Arial"/>
                <w:lang w:val="en-GB"/>
              </w:rPr>
              <w:t xml:space="preserve">appropriately </w:t>
            </w:r>
            <w:r w:rsidR="001B0599" w:rsidRPr="007302F2">
              <w:rPr>
                <w:rFonts w:cs="Arial"/>
                <w:lang w:val="en-GB"/>
              </w:rPr>
              <w:t>to common IT system problems</w:t>
            </w:r>
          </w:p>
          <w:p w14:paraId="0CE1DA69" w14:textId="77777777" w:rsidR="006B6FD0" w:rsidRPr="007302F2" w:rsidRDefault="007302F2" w:rsidP="007302F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A3.3</w:t>
            </w:r>
            <w:r w:rsidR="001B0599" w:rsidRPr="007302F2">
              <w:rPr>
                <w:rFonts w:cs="Arial"/>
                <w:lang w:val="en-GB"/>
              </w:rPr>
              <w:tab/>
            </w:r>
            <w:r w:rsidR="00911C79" w:rsidRPr="007302F2">
              <w:rPr>
                <w:rFonts w:cs="Arial"/>
                <w:lang w:val="en-GB"/>
              </w:rPr>
              <w:t xml:space="preserve">Identify </w:t>
            </w:r>
            <w:r w:rsidR="006B6FD0" w:rsidRPr="007302F2">
              <w:rPr>
                <w:rFonts w:cs="Arial"/>
                <w:lang w:val="en-GB"/>
              </w:rPr>
              <w:t>where to get</w:t>
            </w:r>
            <w:r w:rsidR="001B0599" w:rsidRPr="007302F2">
              <w:rPr>
                <w:rFonts w:cs="Arial"/>
                <w:lang w:val="en-GB"/>
              </w:rPr>
              <w:t xml:space="preserve"> expert advice</w:t>
            </w:r>
          </w:p>
          <w:p w14:paraId="4F84A032" w14:textId="77777777" w:rsidR="00A671DF" w:rsidRPr="007302F2" w:rsidRDefault="007302F2" w:rsidP="007302F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A3.4</w:t>
            </w:r>
            <w:r>
              <w:rPr>
                <w:rFonts w:cs="Arial"/>
                <w:lang w:val="en-GB"/>
              </w:rPr>
              <w:tab/>
            </w:r>
            <w:r w:rsidR="006B6FD0" w:rsidRPr="007302F2">
              <w:rPr>
                <w:rFonts w:cs="Arial"/>
                <w:lang w:val="en-GB"/>
              </w:rPr>
              <w:t>Seek expert advice when appropriate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2E0284E4" w14:textId="77777777" w:rsidR="001B0599" w:rsidRPr="007302F2" w:rsidRDefault="001B0599" w:rsidP="007302F2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7302F2">
              <w:rPr>
                <w:szCs w:val="22"/>
                <w:lang w:val="en-GB"/>
              </w:rPr>
              <w:t>A3.1, 3.2, 3.3 &amp; 3.4</w:t>
            </w:r>
            <w:r w:rsidR="007302F2" w:rsidRPr="007302F2">
              <w:rPr>
                <w:szCs w:val="22"/>
                <w:lang w:val="en-GB"/>
              </w:rPr>
              <w:t xml:space="preserve"> </w:t>
            </w:r>
            <w:r w:rsidRPr="007302F2">
              <w:rPr>
                <w:szCs w:val="22"/>
                <w:lang w:val="en-GB"/>
              </w:rPr>
              <w:t xml:space="preserve">There should be evidence of identifying and responding to two different problems including one problem where they </w:t>
            </w:r>
            <w:proofErr w:type="gramStart"/>
            <w:r w:rsidRPr="007302F2">
              <w:rPr>
                <w:szCs w:val="22"/>
                <w:lang w:val="en-GB"/>
              </w:rPr>
              <w:t>have to</w:t>
            </w:r>
            <w:proofErr w:type="gramEnd"/>
            <w:r w:rsidRPr="007302F2">
              <w:rPr>
                <w:szCs w:val="22"/>
                <w:lang w:val="en-GB"/>
              </w:rPr>
              <w:t xml:space="preserve"> seek expert advice.</w:t>
            </w:r>
          </w:p>
          <w:p w14:paraId="31B0F9CB" w14:textId="77777777" w:rsidR="001B0599" w:rsidRPr="00D10760" w:rsidRDefault="00213BC1" w:rsidP="007302F2">
            <w:pPr>
              <w:pStyle w:val="Examples"/>
              <w:spacing w:after="80"/>
              <w:rPr>
                <w:lang w:val="en-GB"/>
              </w:rPr>
            </w:pPr>
            <w:r w:rsidRPr="007302F2">
              <w:rPr>
                <w:b/>
                <w:lang w:val="en-GB"/>
              </w:rPr>
              <w:t>Examples</w:t>
            </w:r>
            <w:r w:rsidR="007302F2">
              <w:rPr>
                <w:b/>
                <w:lang w:val="en-GB"/>
              </w:rPr>
              <w:t>:</w:t>
            </w:r>
            <w:r w:rsidRPr="00D10760">
              <w:rPr>
                <w:lang w:val="en-GB"/>
              </w:rPr>
              <w:t xml:space="preserve"> </w:t>
            </w:r>
            <w:r w:rsidR="001B0599" w:rsidRPr="00D10760">
              <w:rPr>
                <w:lang w:val="en-GB"/>
              </w:rPr>
              <w:t>IT system problems: Program not responding, paper jam</w:t>
            </w:r>
            <w:r w:rsidR="007302F2">
              <w:rPr>
                <w:lang w:val="en-GB"/>
              </w:rPr>
              <w:t>, storage full, error dialogue.</w:t>
            </w:r>
          </w:p>
          <w:p w14:paraId="6D6BA7DA" w14:textId="77777777" w:rsidR="00A671DF" w:rsidRPr="003C6746" w:rsidRDefault="001B0599" w:rsidP="001B0599">
            <w:pPr>
              <w:pStyle w:val="Examples"/>
              <w:rPr>
                <w:lang w:val="en-GB"/>
              </w:rPr>
            </w:pPr>
            <w:r w:rsidRPr="00D10760">
              <w:rPr>
                <w:lang w:val="en-GB"/>
              </w:rPr>
              <w:t>Expert advice: Limits of own understanding and skills, help menus, manufacturer’s guidelines, how to follow advice, information needed by experts.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56133E7F" w14:textId="7A1DAD04" w:rsidR="00A671DF" w:rsidRPr="00947DEF" w:rsidRDefault="00506BCA" w:rsidP="00E8571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C28BDD7" w14:textId="77777777" w:rsidR="007272D3" w:rsidRDefault="007272D3">
      <w:pPr>
        <w:rPr>
          <w:b/>
        </w:rPr>
      </w:pPr>
    </w:p>
    <w:p w14:paraId="0207AAEA" w14:textId="77777777" w:rsidR="001B0599" w:rsidRPr="00947DEF" w:rsidRDefault="00947DEF">
      <w:pPr>
        <w:rPr>
          <w:b/>
          <w:sz w:val="22"/>
          <w:szCs w:val="22"/>
        </w:rPr>
      </w:pPr>
      <w:r>
        <w:rPr>
          <w:b/>
        </w:rPr>
        <w:br w:type="page"/>
      </w:r>
    </w:p>
    <w:p w14:paraId="7B348342" w14:textId="77777777" w:rsidR="00990A72" w:rsidRPr="00947DEF" w:rsidRDefault="00990A72">
      <w:pPr>
        <w:rPr>
          <w:b/>
          <w:sz w:val="22"/>
          <w:szCs w:val="22"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1B0599" w:rsidRPr="00947DEF" w14:paraId="273ECD80" w14:textId="77777777" w:rsidTr="00947DEF">
        <w:trPr>
          <w:trHeight w:val="41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289C7A49" w14:textId="77777777" w:rsidR="001B0599" w:rsidRPr="00947DEF" w:rsidRDefault="001B0599" w:rsidP="00BF6C8E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947DEF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0BFDF1" w14:textId="77777777" w:rsidR="001B0599" w:rsidRPr="00947DEF" w:rsidRDefault="001B0599" w:rsidP="00BF6C8E">
            <w:pPr>
              <w:rPr>
                <w:b/>
                <w:sz w:val="22"/>
                <w:szCs w:val="22"/>
              </w:rPr>
            </w:pPr>
            <w:r w:rsidRPr="00947DEF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519BB99" w14:textId="77777777" w:rsidR="001B0599" w:rsidRPr="00947DEF" w:rsidRDefault="001B0599" w:rsidP="00BF6C8E">
            <w:pPr>
              <w:pStyle w:val="checklist2"/>
              <w:rPr>
                <w:sz w:val="22"/>
                <w:szCs w:val="22"/>
                <w:lang w:val="en-GB"/>
              </w:rPr>
            </w:pPr>
            <w:r w:rsidRPr="00947DEF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1B0599" w14:paraId="6040A83D" w14:textId="77777777" w:rsidTr="007302F2">
        <w:trPr>
          <w:trHeight w:val="26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F5E7713" w14:textId="77777777" w:rsidR="001B0599" w:rsidRPr="007302F2" w:rsidRDefault="007302F2" w:rsidP="007302F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b/>
                <w:sz w:val="22"/>
                <w:szCs w:val="22"/>
                <w:lang w:val="en-GB"/>
              </w:rPr>
              <w:t>A4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ab/>
            </w:r>
            <w:r w:rsidR="001B0599" w:rsidRPr="007302F2">
              <w:rPr>
                <w:rFonts w:cs="Arial"/>
                <w:b/>
                <w:sz w:val="22"/>
                <w:szCs w:val="22"/>
                <w:lang w:val="en-GB"/>
              </w:rPr>
              <w:t>Customise the working environment to meet needs.</w:t>
            </w:r>
          </w:p>
          <w:p w14:paraId="560AE9FE" w14:textId="77777777" w:rsidR="001B0599" w:rsidRPr="00947DEF" w:rsidRDefault="007302F2" w:rsidP="007302F2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lang w:val="en-GB"/>
              </w:rPr>
              <w:t>A4.1</w:t>
            </w:r>
            <w:r w:rsidR="001B0599" w:rsidRPr="007302F2">
              <w:rPr>
                <w:rFonts w:cs="Arial"/>
                <w:lang w:val="en-GB"/>
              </w:rPr>
              <w:tab/>
              <w:t>Adjust system settings as appropriate to individual needs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BBFAA29" w14:textId="77777777" w:rsidR="001B0599" w:rsidRPr="00D10760" w:rsidRDefault="001B0599" w:rsidP="007302F2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r w:rsidRPr="007302F2">
              <w:rPr>
                <w:szCs w:val="22"/>
                <w:lang w:val="en-GB"/>
              </w:rPr>
              <w:t>A4.1</w:t>
            </w:r>
            <w:r w:rsidR="007302F2" w:rsidRPr="007302F2">
              <w:rPr>
                <w:szCs w:val="22"/>
                <w:lang w:val="en-GB"/>
              </w:rPr>
              <w:t xml:space="preserve"> </w:t>
            </w:r>
            <w:r w:rsidRPr="007302F2">
              <w:rPr>
                <w:szCs w:val="22"/>
                <w:lang w:val="en-GB"/>
              </w:rPr>
              <w:t>There should be at least one example of adjusting system settings.</w:t>
            </w:r>
          </w:p>
          <w:p w14:paraId="02EFCE86" w14:textId="77777777" w:rsidR="00947DEF" w:rsidRPr="003C6746" w:rsidRDefault="00947DEF" w:rsidP="007302F2">
            <w:pPr>
              <w:pStyle w:val="Examples"/>
              <w:spacing w:after="80"/>
              <w:rPr>
                <w:lang w:val="en-GB"/>
              </w:rPr>
            </w:pPr>
            <w:r w:rsidRPr="00947DEF">
              <w:rPr>
                <w:b/>
                <w:lang w:val="en-GB"/>
              </w:rPr>
              <w:t>Examples:</w:t>
            </w:r>
            <w:r w:rsidR="001B0599" w:rsidRPr="00D23753">
              <w:rPr>
                <w:lang w:val="en-GB"/>
              </w:rPr>
              <w:t xml:space="preserve"> System settings: Desktop, input and output settings.  Window size, mouse settings, icon size, screen resolution, desktop contrast, sound volume.</w:t>
            </w: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4D2A63F" w14:textId="7690A2A0" w:rsidR="001B0599" w:rsidRPr="00947DEF" w:rsidRDefault="00506BCA" w:rsidP="00BF6C8E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B83057A" w14:textId="77777777" w:rsidR="00640664" w:rsidRPr="00947DEF" w:rsidRDefault="00640664" w:rsidP="00640664">
      <w:pPr>
        <w:rPr>
          <w:b/>
          <w:bCs/>
          <w:sz w:val="22"/>
          <w:szCs w:val="22"/>
        </w:rPr>
      </w:pPr>
      <w:r w:rsidRPr="00947DEF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5C75E093" w14:textId="77777777" w:rsidR="00640664" w:rsidRPr="00947DEF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20ED5D3E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55DA4" w14:textId="77777777" w:rsidR="00640664" w:rsidRPr="003C6746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3C6746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756282E" w14:textId="692FF206" w:rsidR="00640664" w:rsidRPr="003C6746" w:rsidRDefault="00C60AEE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0511D" w14:textId="77777777" w:rsidR="00640664" w:rsidRPr="003C6746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3C6746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744AEA8" w14:textId="33E93478" w:rsidR="00640664" w:rsidRPr="00BA62FC" w:rsidRDefault="00C60AEE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4374D268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ED0E4" w14:textId="77777777" w:rsidR="00640664" w:rsidRPr="003C6746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3C6746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2408B9A" w14:textId="3E8C65BD" w:rsidR="00640664" w:rsidRPr="003C6746" w:rsidRDefault="00C60AEE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86570" w14:textId="77777777" w:rsidR="00640664" w:rsidRPr="003C6746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3C6746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B98795E" w14:textId="7CF9EE96" w:rsidR="00640664" w:rsidRPr="00BA62FC" w:rsidRDefault="00C60AEE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3B8AFA7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25B99" w14:textId="77777777" w:rsidR="00705B77" w:rsidRDefault="00705B77">
      <w:r>
        <w:separator/>
      </w:r>
    </w:p>
  </w:endnote>
  <w:endnote w:type="continuationSeparator" w:id="0">
    <w:p w14:paraId="2DEE0677" w14:textId="77777777" w:rsidR="00705B77" w:rsidRDefault="0070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10208" w14:textId="71EA6813" w:rsidR="00947DEF" w:rsidRPr="00947DEF" w:rsidRDefault="00506BCA" w:rsidP="00506BCA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>
      <w:rPr>
        <w:sz w:val="16"/>
        <w:szCs w:val="16"/>
      </w:rPr>
      <w:t xml:space="preserve">© </w:t>
    </w:r>
    <w:r w:rsidRPr="00506BCA">
      <w:rPr>
        <w:b w:val="0"/>
        <w:bCs w:val="0"/>
        <w:sz w:val="16"/>
        <w:szCs w:val="16"/>
      </w:rPr>
      <w:t>OCR June 2021 OCR Level 1 in IT User Skills ITQ</w:t>
    </w:r>
    <w:bookmarkEnd w:id="1"/>
    <w:r>
      <w:rPr>
        <w:sz w:val="16"/>
        <w:szCs w:val="16"/>
      </w:rPr>
      <w:tab/>
    </w:r>
    <w:r w:rsidR="00947DEF">
      <w:rPr>
        <w:b w:val="0"/>
        <w:sz w:val="16"/>
        <w:szCs w:val="16"/>
      </w:rPr>
      <w:t xml:space="preserve">Evidence Checklist and Evidence Guide for: Unit 50: Optimise IT </w:t>
    </w:r>
    <w:r w:rsidR="007A18BF">
      <w:rPr>
        <w:b w:val="0"/>
        <w:sz w:val="16"/>
        <w:szCs w:val="16"/>
      </w:rPr>
      <w:t>s</w:t>
    </w:r>
    <w:r w:rsidR="00947DEF">
      <w:rPr>
        <w:b w:val="0"/>
        <w:sz w:val="16"/>
        <w:szCs w:val="16"/>
      </w:rPr>
      <w:t xml:space="preserve">ystem </w:t>
    </w:r>
    <w:r w:rsidR="007A18BF">
      <w:rPr>
        <w:b w:val="0"/>
        <w:sz w:val="16"/>
        <w:szCs w:val="16"/>
      </w:rPr>
      <w:t>p</w:t>
    </w:r>
    <w:r w:rsidR="00947DEF">
      <w:rPr>
        <w:b w:val="0"/>
        <w:sz w:val="16"/>
        <w:szCs w:val="16"/>
      </w:rPr>
      <w:t>erformance Level 1 (Credit Value 2)</w:t>
    </w:r>
    <w:r w:rsidR="00947DEF">
      <w:rPr>
        <w:b w:val="0"/>
        <w:sz w:val="16"/>
        <w:szCs w:val="16"/>
      </w:rPr>
      <w:tab/>
    </w:r>
    <w:r w:rsidR="00947DEF">
      <w:rPr>
        <w:rStyle w:val="PageNumber"/>
        <w:b w:val="0"/>
        <w:bCs w:val="0"/>
        <w:sz w:val="24"/>
        <w:szCs w:val="20"/>
      </w:rPr>
      <w:fldChar w:fldCharType="begin"/>
    </w:r>
    <w:r w:rsidR="00947DEF">
      <w:rPr>
        <w:rStyle w:val="PageNumber"/>
        <w:b w:val="0"/>
        <w:bCs w:val="0"/>
        <w:sz w:val="24"/>
        <w:szCs w:val="20"/>
      </w:rPr>
      <w:instrText xml:space="preserve"> PAGE </w:instrText>
    </w:r>
    <w:r w:rsidR="00947DEF">
      <w:rPr>
        <w:rStyle w:val="PageNumber"/>
        <w:b w:val="0"/>
        <w:bCs w:val="0"/>
        <w:sz w:val="24"/>
        <w:szCs w:val="20"/>
      </w:rPr>
      <w:fldChar w:fldCharType="separate"/>
    </w:r>
    <w:r w:rsidR="00BA62FC">
      <w:rPr>
        <w:rStyle w:val="PageNumber"/>
        <w:b w:val="0"/>
        <w:bCs w:val="0"/>
        <w:noProof/>
        <w:sz w:val="24"/>
        <w:szCs w:val="20"/>
      </w:rPr>
      <w:t>5</w:t>
    </w:r>
    <w:r w:rsidR="00947DEF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4AA54" w14:textId="77777777" w:rsidR="00705B77" w:rsidRDefault="00705B77">
      <w:r>
        <w:separator/>
      </w:r>
    </w:p>
  </w:footnote>
  <w:footnote w:type="continuationSeparator" w:id="0">
    <w:p w14:paraId="54E95852" w14:textId="77777777" w:rsidR="00705B77" w:rsidRDefault="00705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20B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38E2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F2EE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5413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829B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C0CD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0E4D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CCAB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8BA9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16CB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E25CCC"/>
    <w:multiLevelType w:val="hybridMultilevel"/>
    <w:tmpl w:val="6B40E416"/>
    <w:lvl w:ilvl="0" w:tplc="08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2"/>
  </w:num>
  <w:num w:numId="9">
    <w:abstractNumId w:val="1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5235"/>
    <w:rsid w:val="00051146"/>
    <w:rsid w:val="00060AEB"/>
    <w:rsid w:val="00071305"/>
    <w:rsid w:val="00072DA6"/>
    <w:rsid w:val="0008605C"/>
    <w:rsid w:val="00096494"/>
    <w:rsid w:val="000C7CDD"/>
    <w:rsid w:val="000D74B0"/>
    <w:rsid w:val="000E6251"/>
    <w:rsid w:val="000F5DBB"/>
    <w:rsid w:val="00105500"/>
    <w:rsid w:val="001175DC"/>
    <w:rsid w:val="00133FDC"/>
    <w:rsid w:val="0013462D"/>
    <w:rsid w:val="00145A91"/>
    <w:rsid w:val="00157885"/>
    <w:rsid w:val="0016340E"/>
    <w:rsid w:val="001705F3"/>
    <w:rsid w:val="001712CE"/>
    <w:rsid w:val="0019158E"/>
    <w:rsid w:val="001A4D17"/>
    <w:rsid w:val="001A67DA"/>
    <w:rsid w:val="001B0599"/>
    <w:rsid w:val="001C4E7B"/>
    <w:rsid w:val="001C6905"/>
    <w:rsid w:val="001D0960"/>
    <w:rsid w:val="001E40EF"/>
    <w:rsid w:val="001F19E6"/>
    <w:rsid w:val="001F481E"/>
    <w:rsid w:val="00213BC1"/>
    <w:rsid w:val="00223ACC"/>
    <w:rsid w:val="0022466D"/>
    <w:rsid w:val="00233B12"/>
    <w:rsid w:val="002350FB"/>
    <w:rsid w:val="00245BA1"/>
    <w:rsid w:val="00251FF3"/>
    <w:rsid w:val="0026600C"/>
    <w:rsid w:val="00283DAA"/>
    <w:rsid w:val="002C3526"/>
    <w:rsid w:val="0031393A"/>
    <w:rsid w:val="00314F3D"/>
    <w:rsid w:val="00333676"/>
    <w:rsid w:val="003474A3"/>
    <w:rsid w:val="00357358"/>
    <w:rsid w:val="00363BE9"/>
    <w:rsid w:val="00373247"/>
    <w:rsid w:val="003A2511"/>
    <w:rsid w:val="003B68A2"/>
    <w:rsid w:val="003C64F0"/>
    <w:rsid w:val="003C6746"/>
    <w:rsid w:val="003F7B3E"/>
    <w:rsid w:val="004035F9"/>
    <w:rsid w:val="00422322"/>
    <w:rsid w:val="00461787"/>
    <w:rsid w:val="0046542A"/>
    <w:rsid w:val="00476EBD"/>
    <w:rsid w:val="00483A47"/>
    <w:rsid w:val="004A30B3"/>
    <w:rsid w:val="004C4A43"/>
    <w:rsid w:val="004C529F"/>
    <w:rsid w:val="004C62D3"/>
    <w:rsid w:val="004D604E"/>
    <w:rsid w:val="004D6573"/>
    <w:rsid w:val="004E659E"/>
    <w:rsid w:val="00506BCA"/>
    <w:rsid w:val="005174BC"/>
    <w:rsid w:val="005178F6"/>
    <w:rsid w:val="00532DDA"/>
    <w:rsid w:val="005408B7"/>
    <w:rsid w:val="0054329C"/>
    <w:rsid w:val="00557585"/>
    <w:rsid w:val="0056212E"/>
    <w:rsid w:val="00567453"/>
    <w:rsid w:val="0057118E"/>
    <w:rsid w:val="005E5C27"/>
    <w:rsid w:val="00631522"/>
    <w:rsid w:val="00640664"/>
    <w:rsid w:val="00643A03"/>
    <w:rsid w:val="0067431C"/>
    <w:rsid w:val="006776DC"/>
    <w:rsid w:val="00681AD7"/>
    <w:rsid w:val="00696DA4"/>
    <w:rsid w:val="006B253D"/>
    <w:rsid w:val="006B6FD0"/>
    <w:rsid w:val="006C7BE6"/>
    <w:rsid w:val="006F0306"/>
    <w:rsid w:val="00704141"/>
    <w:rsid w:val="00705B77"/>
    <w:rsid w:val="00722992"/>
    <w:rsid w:val="007272D3"/>
    <w:rsid w:val="007302F2"/>
    <w:rsid w:val="007360DE"/>
    <w:rsid w:val="007379E8"/>
    <w:rsid w:val="00740FE3"/>
    <w:rsid w:val="00773F4F"/>
    <w:rsid w:val="00785B1A"/>
    <w:rsid w:val="00793346"/>
    <w:rsid w:val="007A18BF"/>
    <w:rsid w:val="007C3645"/>
    <w:rsid w:val="007D4E46"/>
    <w:rsid w:val="007D5D7B"/>
    <w:rsid w:val="007E13F3"/>
    <w:rsid w:val="007E2D5E"/>
    <w:rsid w:val="007E7C7F"/>
    <w:rsid w:val="007F3FA7"/>
    <w:rsid w:val="00832EED"/>
    <w:rsid w:val="00852054"/>
    <w:rsid w:val="00856DEC"/>
    <w:rsid w:val="008624DD"/>
    <w:rsid w:val="0086284A"/>
    <w:rsid w:val="008878D3"/>
    <w:rsid w:val="008908FF"/>
    <w:rsid w:val="0089110F"/>
    <w:rsid w:val="008A0014"/>
    <w:rsid w:val="008A4947"/>
    <w:rsid w:val="008E2DBD"/>
    <w:rsid w:val="008E31ED"/>
    <w:rsid w:val="008E4A7F"/>
    <w:rsid w:val="0090659A"/>
    <w:rsid w:val="00911C79"/>
    <w:rsid w:val="00917151"/>
    <w:rsid w:val="00947DEF"/>
    <w:rsid w:val="009620A8"/>
    <w:rsid w:val="00962BC6"/>
    <w:rsid w:val="00973FDC"/>
    <w:rsid w:val="00974C2A"/>
    <w:rsid w:val="00990A6D"/>
    <w:rsid w:val="00990A72"/>
    <w:rsid w:val="009A051D"/>
    <w:rsid w:val="009B7D88"/>
    <w:rsid w:val="009D3F77"/>
    <w:rsid w:val="009E3F77"/>
    <w:rsid w:val="009F5235"/>
    <w:rsid w:val="00A059C3"/>
    <w:rsid w:val="00A10480"/>
    <w:rsid w:val="00A31C61"/>
    <w:rsid w:val="00A3241A"/>
    <w:rsid w:val="00A4370C"/>
    <w:rsid w:val="00A46EAA"/>
    <w:rsid w:val="00A642F5"/>
    <w:rsid w:val="00A671DF"/>
    <w:rsid w:val="00A73594"/>
    <w:rsid w:val="00A77F61"/>
    <w:rsid w:val="00A80A10"/>
    <w:rsid w:val="00A82E39"/>
    <w:rsid w:val="00A91782"/>
    <w:rsid w:val="00AB1255"/>
    <w:rsid w:val="00AC0764"/>
    <w:rsid w:val="00AC54A7"/>
    <w:rsid w:val="00AD72CD"/>
    <w:rsid w:val="00AF539C"/>
    <w:rsid w:val="00B03E81"/>
    <w:rsid w:val="00B257EA"/>
    <w:rsid w:val="00B54F0B"/>
    <w:rsid w:val="00B57BF7"/>
    <w:rsid w:val="00BA357B"/>
    <w:rsid w:val="00BA62FC"/>
    <w:rsid w:val="00BB1A08"/>
    <w:rsid w:val="00BC48E9"/>
    <w:rsid w:val="00BD771F"/>
    <w:rsid w:val="00BF6C8E"/>
    <w:rsid w:val="00C13BFF"/>
    <w:rsid w:val="00C20008"/>
    <w:rsid w:val="00C208DA"/>
    <w:rsid w:val="00C30584"/>
    <w:rsid w:val="00C5042E"/>
    <w:rsid w:val="00C53896"/>
    <w:rsid w:val="00C60AEE"/>
    <w:rsid w:val="00C63E5A"/>
    <w:rsid w:val="00C71C9C"/>
    <w:rsid w:val="00C74FDD"/>
    <w:rsid w:val="00C82E3C"/>
    <w:rsid w:val="00CA5334"/>
    <w:rsid w:val="00CA69D5"/>
    <w:rsid w:val="00CB0A06"/>
    <w:rsid w:val="00CD1748"/>
    <w:rsid w:val="00CE3754"/>
    <w:rsid w:val="00CF0846"/>
    <w:rsid w:val="00CF0AAE"/>
    <w:rsid w:val="00CF0CC0"/>
    <w:rsid w:val="00CF21F9"/>
    <w:rsid w:val="00D10760"/>
    <w:rsid w:val="00D11A9F"/>
    <w:rsid w:val="00D11DBD"/>
    <w:rsid w:val="00D171C2"/>
    <w:rsid w:val="00D23753"/>
    <w:rsid w:val="00DA78B6"/>
    <w:rsid w:val="00DD15CB"/>
    <w:rsid w:val="00DD4398"/>
    <w:rsid w:val="00DD4B83"/>
    <w:rsid w:val="00DF477E"/>
    <w:rsid w:val="00DF720A"/>
    <w:rsid w:val="00E14E43"/>
    <w:rsid w:val="00E21495"/>
    <w:rsid w:val="00E764B7"/>
    <w:rsid w:val="00E85712"/>
    <w:rsid w:val="00E95412"/>
    <w:rsid w:val="00EA5EAC"/>
    <w:rsid w:val="00ED02F4"/>
    <w:rsid w:val="00ED4EAF"/>
    <w:rsid w:val="00EE3880"/>
    <w:rsid w:val="00EF4ABA"/>
    <w:rsid w:val="00F00677"/>
    <w:rsid w:val="00F012A7"/>
    <w:rsid w:val="00F06D20"/>
    <w:rsid w:val="00F117F0"/>
    <w:rsid w:val="00F118DC"/>
    <w:rsid w:val="00F15611"/>
    <w:rsid w:val="00F36846"/>
    <w:rsid w:val="00F41394"/>
    <w:rsid w:val="00F520C2"/>
    <w:rsid w:val="00F66ADD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32"/>
    <o:shapelayout v:ext="edit">
      <o:idmap v:ext="edit" data="1"/>
    </o:shapelayout>
  </w:shapeDefaults>
  <w:decimalSymbol w:val="."/>
  <w:listSeparator w:val=","/>
  <w14:docId w14:val="085FC2E3"/>
  <w15:chartTrackingRefBased/>
  <w15:docId w15:val="{AE72EB3E-6E18-4B7B-A527-DE0776A8F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1">
    <w:name w:val="Normal1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1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1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1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8A0014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8A0014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character" w:customStyle="1" w:styleId="LOs-1Char">
    <w:name w:val="LOs-1 Char"/>
    <w:link w:val="LOs-1"/>
    <w:locked/>
    <w:rsid w:val="009F5235"/>
    <w:rPr>
      <w:rFonts w:cs="Arial"/>
      <w:b/>
      <w:sz w:val="22"/>
      <w:szCs w:val="22"/>
      <w:lang w:eastAsia="en-US"/>
    </w:rPr>
  </w:style>
  <w:style w:type="paragraph" w:customStyle="1" w:styleId="LOs-1">
    <w:name w:val="LOs-1"/>
    <w:basedOn w:val="Normal"/>
    <w:link w:val="LOs-1Char"/>
    <w:qFormat/>
    <w:rsid w:val="009F5235"/>
    <w:pPr>
      <w:framePr w:hSpace="180" w:wrap="around" w:vAnchor="text" w:hAnchor="margin" w:x="-176" w:y="-47"/>
      <w:ind w:left="425" w:hanging="425"/>
    </w:pPr>
    <w:rPr>
      <w:b/>
      <w:sz w:val="22"/>
      <w:szCs w:val="22"/>
      <w:lang w:val="x-none"/>
    </w:rPr>
  </w:style>
  <w:style w:type="character" w:customStyle="1" w:styleId="LOs-2Char">
    <w:name w:val="LOs-2 Char"/>
    <w:link w:val="LOs-2"/>
    <w:locked/>
    <w:rsid w:val="009F5235"/>
    <w:rPr>
      <w:rFonts w:cs="Arial"/>
      <w:sz w:val="22"/>
      <w:szCs w:val="22"/>
      <w:lang w:eastAsia="en-US"/>
    </w:rPr>
  </w:style>
  <w:style w:type="paragraph" w:customStyle="1" w:styleId="LOs-2">
    <w:name w:val="LOs-2"/>
    <w:basedOn w:val="Normal"/>
    <w:link w:val="LOs-2Char"/>
    <w:qFormat/>
    <w:rsid w:val="009F5235"/>
    <w:pPr>
      <w:framePr w:hSpace="180" w:wrap="around" w:vAnchor="text" w:hAnchor="margin" w:x="-176" w:y="-47"/>
      <w:spacing w:before="60"/>
      <w:ind w:left="453" w:hanging="425"/>
    </w:pPr>
    <w:rPr>
      <w:sz w:val="22"/>
      <w:szCs w:val="22"/>
      <w:lang w:val="x-none"/>
    </w:rPr>
  </w:style>
  <w:style w:type="paragraph" w:customStyle="1" w:styleId="Normal10">
    <w:name w:val="Normal1"/>
    <w:basedOn w:val="Normal"/>
    <w:rsid w:val="001B0599"/>
    <w:rPr>
      <w:rFonts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47D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7DEF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47D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7DEF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947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23</TotalTime>
  <Pages>5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1 ITQ 2009</vt:lpstr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50 - Optimise IT system performace - Evidence checklist</dc:title>
  <dc:subject/>
  <dc:creator>OCR</dc:creator>
  <cp:keywords>Evidence checklist</cp:keywords>
  <cp:lastModifiedBy>Mary Bree</cp:lastModifiedBy>
  <cp:revision>3</cp:revision>
  <cp:lastPrinted>2011-08-24T07:33:00Z</cp:lastPrinted>
  <dcterms:created xsi:type="dcterms:W3CDTF">2021-06-17T13:59:00Z</dcterms:created>
  <dcterms:modified xsi:type="dcterms:W3CDTF">2021-06-17T15:06:00Z</dcterms:modified>
</cp:coreProperties>
</file>